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2A" w:rsidRPr="00455959" w:rsidRDefault="0021252A" w:rsidP="008A13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55959">
        <w:rPr>
          <w:rFonts w:ascii="Times New Roman" w:hAnsi="Times New Roman" w:cs="Times New Roman"/>
          <w:sz w:val="20"/>
          <w:szCs w:val="20"/>
        </w:rPr>
        <w:t>МИНЕСТЕРСТВО ОБРАЗОВАНИЯ, НАУКИ И МОЛОДЁЖИ РЕСПУБЛИКИ КРЫМ</w:t>
      </w:r>
    </w:p>
    <w:p w:rsidR="0021252A" w:rsidRPr="00455959" w:rsidRDefault="0021252A" w:rsidP="008A13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55959">
        <w:rPr>
          <w:rFonts w:ascii="Times New Roman" w:hAnsi="Times New Roman" w:cs="Times New Roman"/>
          <w:sz w:val="20"/>
          <w:szCs w:val="20"/>
        </w:rPr>
        <w:t xml:space="preserve">МУНИЦИПАЛЬНОЕ БЮДЖЕТНОЕ ОБРАЗОВАТЕЛЬНОЕ УЧРЕЖДЕНИЕ </w:t>
      </w:r>
    </w:p>
    <w:p w:rsidR="0021252A" w:rsidRPr="00455959" w:rsidRDefault="0021252A" w:rsidP="008A13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55959">
        <w:rPr>
          <w:rFonts w:ascii="Times New Roman" w:hAnsi="Times New Roman" w:cs="Times New Roman"/>
          <w:sz w:val="20"/>
          <w:szCs w:val="20"/>
        </w:rPr>
        <w:t>«МАГАЗИНСКИЙ УЧЕБНО-ВОСПИТАТЕЛЬНЫЙ КОМПЛЕКС»</w:t>
      </w:r>
    </w:p>
    <w:p w:rsidR="0021252A" w:rsidRPr="00455959" w:rsidRDefault="0021252A" w:rsidP="008A13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55959">
        <w:rPr>
          <w:rFonts w:ascii="Times New Roman" w:hAnsi="Times New Roman" w:cs="Times New Roman"/>
          <w:sz w:val="20"/>
          <w:szCs w:val="20"/>
        </w:rPr>
        <w:t>МУНИЦИПАЛЬНОГО ОБРАЗОВАНИЯ КРАСНОПЕРЕКОПСКИЙ РАЙОН РЕСПУБЛИКИ КРЫМ</w:t>
      </w:r>
    </w:p>
    <w:p w:rsidR="0021252A" w:rsidRDefault="0021252A" w:rsidP="008A13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252A" w:rsidRPr="008A13A1" w:rsidRDefault="0021252A" w:rsidP="008A13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252A" w:rsidRDefault="0021252A" w:rsidP="007559A5">
      <w:pPr>
        <w:tabs>
          <w:tab w:val="left" w:pos="238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55959">
        <w:rPr>
          <w:rFonts w:ascii="Times New Roman" w:hAnsi="Times New Roman" w:cs="Times New Roman"/>
          <w:sz w:val="28"/>
          <w:szCs w:val="28"/>
        </w:rPr>
        <w:t>Муниципальный этап республиканского конкурса творческих работ                                   «Судьба моей семьи в судьбе моей страны»</w:t>
      </w:r>
    </w:p>
    <w:p w:rsidR="0021252A" w:rsidRPr="00455959" w:rsidRDefault="0021252A" w:rsidP="007559A5">
      <w:pPr>
        <w:tabs>
          <w:tab w:val="left" w:pos="238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1252A" w:rsidRDefault="0021252A" w:rsidP="009F1268">
      <w:pPr>
        <w:spacing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455959">
        <w:rPr>
          <w:rFonts w:ascii="Times New Roman" w:hAnsi="Times New Roman" w:cs="Times New Roman"/>
          <w:sz w:val="72"/>
          <w:szCs w:val="72"/>
        </w:rPr>
        <w:t>История рода Заиченко</w:t>
      </w:r>
    </w:p>
    <w:p w:rsidR="0021252A" w:rsidRPr="00455959" w:rsidRDefault="0021252A" w:rsidP="009F1268">
      <w:pPr>
        <w:spacing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21252A" w:rsidRPr="007559A5" w:rsidRDefault="0021252A" w:rsidP="00FC72D7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Подготовили</w:t>
      </w:r>
      <w:r w:rsidRPr="007559A5">
        <w:rPr>
          <w:rFonts w:ascii="Times New Roman" w:hAnsi="Times New Roman" w:cs="Times New Roman"/>
          <w:sz w:val="24"/>
          <w:szCs w:val="24"/>
        </w:rPr>
        <w:t>:</w:t>
      </w:r>
    </w:p>
    <w:p w:rsidR="0021252A" w:rsidRDefault="0021252A" w:rsidP="00F54F9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559A5">
        <w:rPr>
          <w:rFonts w:ascii="Times New Roman" w:hAnsi="Times New Roman" w:cs="Times New Roman"/>
          <w:sz w:val="24"/>
          <w:szCs w:val="24"/>
        </w:rPr>
        <w:t>Забигайло Анна Васильевна,</w:t>
      </w:r>
      <w:r>
        <w:rPr>
          <w:rFonts w:ascii="Times New Roman" w:hAnsi="Times New Roman" w:cs="Times New Roman"/>
          <w:sz w:val="24"/>
          <w:szCs w:val="24"/>
        </w:rPr>
        <w:t xml:space="preserve"> обучающаяся 8 – Б класса, </w:t>
      </w:r>
    </w:p>
    <w:p w:rsidR="0021252A" w:rsidRDefault="0021252A" w:rsidP="001D37C5">
      <w:pPr>
        <w:spacing w:line="240" w:lineRule="auto"/>
        <w:ind w:left="4500"/>
        <w:rPr>
          <w:rFonts w:ascii="Times New Roman" w:hAnsi="Times New Roman" w:cs="Times New Roman"/>
          <w:sz w:val="24"/>
          <w:szCs w:val="24"/>
        </w:rPr>
      </w:pPr>
      <w:r w:rsidRPr="007559A5">
        <w:rPr>
          <w:rFonts w:ascii="Times New Roman" w:hAnsi="Times New Roman" w:cs="Times New Roman"/>
          <w:sz w:val="24"/>
          <w:szCs w:val="24"/>
        </w:rPr>
        <w:t xml:space="preserve"> 296040, Республика Крым, Красноперекопский район, с.</w:t>
      </w:r>
      <w:r>
        <w:rPr>
          <w:rFonts w:ascii="Times New Roman" w:hAnsi="Times New Roman" w:cs="Times New Roman"/>
          <w:sz w:val="24"/>
          <w:szCs w:val="24"/>
        </w:rPr>
        <w:t>Новоалександровка, ул</w:t>
      </w:r>
      <w:r w:rsidRPr="00521B7E">
        <w:rPr>
          <w:rFonts w:ascii="Times New Roman" w:hAnsi="Times New Roman" w:cs="Times New Roman"/>
          <w:sz w:val="24"/>
          <w:szCs w:val="24"/>
        </w:rPr>
        <w:t>.Интернациональная, дом 100, тел.+79788782114</w:t>
      </w:r>
    </w:p>
    <w:p w:rsidR="0021252A" w:rsidRDefault="0021252A" w:rsidP="00FC72D7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Муждабаева Зульфие Эскендеровна, обучающаяся 8 – Б класса</w:t>
      </w:r>
    </w:p>
    <w:p w:rsidR="0021252A" w:rsidRPr="00FA3477" w:rsidRDefault="0021252A" w:rsidP="00F54F9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559A5">
        <w:rPr>
          <w:rFonts w:ascii="Times New Roman" w:hAnsi="Times New Roman" w:cs="Times New Roman"/>
          <w:sz w:val="24"/>
          <w:szCs w:val="24"/>
        </w:rPr>
        <w:t>296040, Республика Крым, Красноперекопский район, с.</w:t>
      </w:r>
      <w:r>
        <w:rPr>
          <w:rFonts w:ascii="Times New Roman" w:hAnsi="Times New Roman" w:cs="Times New Roman"/>
          <w:sz w:val="24"/>
          <w:szCs w:val="24"/>
        </w:rPr>
        <w:t>Новоалександровка,          ул.Артезианская, дом 56</w:t>
      </w:r>
      <w:r w:rsidRPr="00521B7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1B7E">
        <w:rPr>
          <w:rFonts w:ascii="Times New Roman" w:hAnsi="Times New Roman" w:cs="Times New Roman"/>
          <w:sz w:val="24"/>
          <w:szCs w:val="24"/>
        </w:rPr>
        <w:t>тел.+7978</w:t>
      </w:r>
      <w:r>
        <w:rPr>
          <w:rFonts w:ascii="Times New Roman" w:hAnsi="Times New Roman" w:cs="Times New Roman"/>
          <w:sz w:val="24"/>
          <w:szCs w:val="24"/>
        </w:rPr>
        <w:t>0240596</w:t>
      </w:r>
    </w:p>
    <w:p w:rsidR="0021252A" w:rsidRDefault="0021252A" w:rsidP="00BE646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1252A" w:rsidRPr="007559A5" w:rsidRDefault="0021252A" w:rsidP="00BE646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7559A5">
        <w:rPr>
          <w:rFonts w:ascii="Times New Roman" w:hAnsi="Times New Roman" w:cs="Times New Roman"/>
          <w:sz w:val="24"/>
          <w:szCs w:val="24"/>
        </w:rPr>
        <w:t>уководитель:</w:t>
      </w:r>
    </w:p>
    <w:p w:rsidR="0021252A" w:rsidRDefault="0021252A" w:rsidP="00B85CDA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559A5">
        <w:rPr>
          <w:rFonts w:ascii="Times New Roman" w:hAnsi="Times New Roman" w:cs="Times New Roman"/>
          <w:sz w:val="24"/>
          <w:szCs w:val="24"/>
        </w:rPr>
        <w:t xml:space="preserve">Никулина Антонина Викторовна, классный руководитель 8 </w:t>
      </w:r>
      <w:r>
        <w:rPr>
          <w:rFonts w:ascii="Times New Roman" w:hAnsi="Times New Roman" w:cs="Times New Roman"/>
          <w:sz w:val="24"/>
          <w:szCs w:val="24"/>
        </w:rPr>
        <w:t xml:space="preserve">– Б </w:t>
      </w:r>
      <w:r w:rsidRPr="007559A5">
        <w:rPr>
          <w:rFonts w:ascii="Times New Roman" w:hAnsi="Times New Roman" w:cs="Times New Roman"/>
          <w:sz w:val="24"/>
          <w:szCs w:val="24"/>
        </w:rPr>
        <w:t>класса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59A5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онтактный телефон: +79788755659, </w:t>
      </w:r>
      <w:r w:rsidRPr="007559A5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B85CD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antonina</w:t>
        </w:r>
        <w:r w:rsidRPr="00B85CD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B85CD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nikulina</w:t>
        </w:r>
        <w:r w:rsidRPr="00B85CD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Pr="00B85CD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yandex</w:t>
        </w:r>
        <w:r w:rsidRPr="00B85CD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B85CD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</w:p>
    <w:p w:rsidR="0021252A" w:rsidRPr="00B85CDA" w:rsidRDefault="0021252A" w:rsidP="00B85CDA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1252A" w:rsidRPr="007559A5" w:rsidRDefault="0021252A" w:rsidP="00BE646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559A5">
        <w:rPr>
          <w:rFonts w:ascii="Times New Roman" w:hAnsi="Times New Roman" w:cs="Times New Roman"/>
          <w:sz w:val="24"/>
          <w:szCs w:val="24"/>
        </w:rPr>
        <w:t>МБОУ Магазинский УВК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1252A" w:rsidRPr="007559A5" w:rsidRDefault="0021252A" w:rsidP="00B85CDA">
      <w:pPr>
        <w:spacing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7559A5">
        <w:rPr>
          <w:rFonts w:ascii="Times New Roman" w:hAnsi="Times New Roman" w:cs="Times New Roman"/>
          <w:sz w:val="24"/>
          <w:szCs w:val="24"/>
        </w:rPr>
        <w:t xml:space="preserve">296040, Республика Крым, Красноперекопский район, с.Магазинка, ул.Севастопольская, 25,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21252A" w:rsidRPr="007559A5" w:rsidRDefault="0021252A" w:rsidP="00FC72D7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1252A" w:rsidRPr="007559A5" w:rsidRDefault="0021252A" w:rsidP="00A15DB2">
      <w:pPr>
        <w:spacing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1252A" w:rsidRPr="007559A5" w:rsidRDefault="0021252A" w:rsidP="00A15DB2">
      <w:pPr>
        <w:spacing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1252A" w:rsidRPr="007559A5" w:rsidRDefault="0021252A" w:rsidP="00A15DB2">
      <w:pPr>
        <w:spacing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1252A" w:rsidRDefault="0021252A" w:rsidP="00A15DB2">
      <w:pPr>
        <w:spacing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21252A" w:rsidRDefault="0021252A" w:rsidP="00A15DB2">
      <w:pPr>
        <w:spacing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21252A" w:rsidRDefault="0021252A" w:rsidP="00BE646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252A" w:rsidRDefault="0021252A" w:rsidP="00BE646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252A" w:rsidRDefault="0021252A" w:rsidP="00BE646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252A" w:rsidRPr="00FA3477" w:rsidRDefault="0021252A" w:rsidP="00BE646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3477">
        <w:rPr>
          <w:rFonts w:ascii="Times New Roman" w:hAnsi="Times New Roman" w:cs="Times New Roman"/>
          <w:sz w:val="24"/>
          <w:szCs w:val="24"/>
        </w:rPr>
        <w:t>Красноперекопский район - 2016</w:t>
      </w:r>
    </w:p>
    <w:sectPr w:rsidR="0021252A" w:rsidRPr="00FA3477" w:rsidSect="007559A5">
      <w:pgSz w:w="11906" w:h="16838"/>
      <w:pgMar w:top="426" w:right="850" w:bottom="28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8D0"/>
    <w:rsid w:val="000048D0"/>
    <w:rsid w:val="00153923"/>
    <w:rsid w:val="001D37C5"/>
    <w:rsid w:val="0021252A"/>
    <w:rsid w:val="0025792E"/>
    <w:rsid w:val="002A4023"/>
    <w:rsid w:val="00386395"/>
    <w:rsid w:val="004244DC"/>
    <w:rsid w:val="00455959"/>
    <w:rsid w:val="004C4429"/>
    <w:rsid w:val="00517BEF"/>
    <w:rsid w:val="00521B7E"/>
    <w:rsid w:val="00595508"/>
    <w:rsid w:val="005E2996"/>
    <w:rsid w:val="007559A5"/>
    <w:rsid w:val="007A3F59"/>
    <w:rsid w:val="007C4AB9"/>
    <w:rsid w:val="008A13A1"/>
    <w:rsid w:val="008F4C62"/>
    <w:rsid w:val="009D0AA7"/>
    <w:rsid w:val="009F1268"/>
    <w:rsid w:val="00A15DB2"/>
    <w:rsid w:val="00B11EDA"/>
    <w:rsid w:val="00B85CDA"/>
    <w:rsid w:val="00BE6462"/>
    <w:rsid w:val="00D15815"/>
    <w:rsid w:val="00F54F92"/>
    <w:rsid w:val="00FA3477"/>
    <w:rsid w:val="00FC7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815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85C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tonina.nikulina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1</Pages>
  <Words>168</Words>
  <Characters>962</Characters>
  <Application>Microsoft Office Outlook</Application>
  <DocSecurity>0</DocSecurity>
  <Lines>0</Lines>
  <Paragraphs>0</Paragraphs>
  <ScaleCrop>false</ScaleCrop>
  <Company>Tycoon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Comp</cp:lastModifiedBy>
  <cp:revision>11</cp:revision>
  <cp:lastPrinted>2016-10-11T09:10:00Z</cp:lastPrinted>
  <dcterms:created xsi:type="dcterms:W3CDTF">2016-10-11T08:05:00Z</dcterms:created>
  <dcterms:modified xsi:type="dcterms:W3CDTF">2017-01-02T17:09:00Z</dcterms:modified>
</cp:coreProperties>
</file>